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40FB5" w14:textId="77777777" w:rsidR="001E5CDF" w:rsidRDefault="001E5CDF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RACHELL</w:t>
      </w:r>
      <w:r>
        <w:rPr>
          <w:rFonts w:ascii="Times New Roman" w:hAnsi="Times New Roman" w:cs="Times New Roman"/>
          <w:sz w:val="24"/>
          <w:szCs w:val="24"/>
        </w:rPr>
        <w:t xml:space="preserve">      (fl.1480)</w:t>
      </w:r>
    </w:p>
    <w:p w14:paraId="70FB78BB" w14:textId="77777777" w:rsidR="001E5CDF" w:rsidRDefault="001E5CDF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7A537FF0" w14:textId="77777777" w:rsidR="001E5CDF" w:rsidRDefault="001E5CDF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00A81" w14:textId="212BDA63" w:rsidR="001E5CDF" w:rsidRDefault="001E5CDF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FC0D6A" w14:textId="31FE224E" w:rsidR="006B6D31" w:rsidRPr="006B6D31" w:rsidRDefault="006B6D31" w:rsidP="006B6D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1477-8</w:t>
      </w:r>
      <w:r>
        <w:rPr>
          <w:rFonts w:ascii="Times New Roman" w:hAnsi="Times New Roman" w:cs="Times New Roman"/>
          <w:sz w:val="24"/>
          <w:szCs w:val="24"/>
        </w:rPr>
        <w:tab/>
        <w:t>He had an apprentice, called John a Morton(q.v.).</w:t>
      </w:r>
    </w:p>
    <w:p w14:paraId="179B6564" w14:textId="10FFD3C8" w:rsidR="006B6D31" w:rsidRDefault="006B6D31" w:rsidP="006B6D31">
      <w:pPr>
        <w:pStyle w:val="NoSpacing"/>
        <w:ind w:left="1440"/>
        <w:rPr>
          <w:rFonts w:eastAsia="Times New Roman" w:cs="Times New Roman"/>
          <w:szCs w:val="24"/>
        </w:rPr>
      </w:pPr>
      <w:r w:rsidRPr="0084651E"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 w:rsidRPr="0084651E"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r w:rsidRPr="0084651E"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</w:t>
      </w:r>
      <w:r w:rsidR="00684030">
        <w:rPr>
          <w:rFonts w:ascii="Times New Roman" w:eastAsia="Times New Roman" w:hAnsi="Times New Roman" w:cs="Times New Roman"/>
          <w:sz w:val="24"/>
          <w:szCs w:val="24"/>
        </w:rPr>
        <w:t>p.366)</w:t>
      </w:r>
    </w:p>
    <w:p w14:paraId="2F7FDB7E" w14:textId="77777777" w:rsidR="001E5CDF" w:rsidRDefault="001E5CDF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Jeram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7144883" w14:textId="77777777" w:rsidR="001E5CDF" w:rsidRDefault="001E5CDF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02EBE54" w14:textId="77777777" w:rsidR="001E5CDF" w:rsidRDefault="001E5CDF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487634" w14:textId="77777777" w:rsidR="001E5CDF" w:rsidRDefault="001E5CDF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EB92FD" w14:textId="5CCE4476" w:rsidR="001E5CDF" w:rsidRDefault="001E5CDF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2022</w:t>
      </w:r>
    </w:p>
    <w:p w14:paraId="70255DBF" w14:textId="7CEC6FF8" w:rsidR="006B6D31" w:rsidRDefault="006B6D31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2023</w:t>
      </w:r>
    </w:p>
    <w:p w14:paraId="15906DB7" w14:textId="60CDB941" w:rsidR="00684030" w:rsidRDefault="00684030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D7F94D" w14:textId="519B02A7" w:rsidR="00684030" w:rsidRPr="00684030" w:rsidRDefault="00684030" w:rsidP="001E5C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1D63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576A0" w14:textId="77777777" w:rsidR="00EC2CC6" w:rsidRDefault="00EC2CC6" w:rsidP="009139A6">
      <w:r>
        <w:separator/>
      </w:r>
    </w:p>
  </w:endnote>
  <w:endnote w:type="continuationSeparator" w:id="0">
    <w:p w14:paraId="3727AC4A" w14:textId="77777777" w:rsidR="00EC2CC6" w:rsidRDefault="00EC2C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7F5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2D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AB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BFEE1" w14:textId="77777777" w:rsidR="00EC2CC6" w:rsidRDefault="00EC2CC6" w:rsidP="009139A6">
      <w:r>
        <w:separator/>
      </w:r>
    </w:p>
  </w:footnote>
  <w:footnote w:type="continuationSeparator" w:id="0">
    <w:p w14:paraId="31D1A051" w14:textId="77777777" w:rsidR="00EC2CC6" w:rsidRDefault="00EC2C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30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E6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9C5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CDF"/>
    <w:rsid w:val="000666E0"/>
    <w:rsid w:val="001E5CDF"/>
    <w:rsid w:val="002510B7"/>
    <w:rsid w:val="005A2519"/>
    <w:rsid w:val="005C130B"/>
    <w:rsid w:val="00684030"/>
    <w:rsid w:val="006B6D31"/>
    <w:rsid w:val="00826F5C"/>
    <w:rsid w:val="009139A6"/>
    <w:rsid w:val="009448BB"/>
    <w:rsid w:val="00A3176C"/>
    <w:rsid w:val="00AE65F8"/>
    <w:rsid w:val="00BA00AB"/>
    <w:rsid w:val="00CB4ED9"/>
    <w:rsid w:val="00EB3209"/>
    <w:rsid w:val="00EC2CC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87B26"/>
  <w15:chartTrackingRefBased/>
  <w15:docId w15:val="{05BDE3CB-6E0B-42FA-BD78-9442DC82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17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2022-05-18T15:53:00Z</dcterms:created>
  <dcterms:modified xsi:type="dcterms:W3CDTF">2023-02-26T16:48:00Z</dcterms:modified>
</cp:coreProperties>
</file>